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865C1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FUNDESLEY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74473CF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81B85BF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2E6B70C" w14:textId="77777777" w:rsidR="008201C3" w:rsidRDefault="008201C3" w:rsidP="008201C3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Staffordshire the moiety of the taxes of a fifteenth and a tenth which were granted to the King at the last Parliament.</w:t>
      </w:r>
    </w:p>
    <w:p w14:paraId="080905DA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5D324267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C2A4AD3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D855F97" w14:textId="77777777" w:rsidR="008201C3" w:rsidRDefault="008201C3" w:rsidP="008201C3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0B58ED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97CC2" w14:textId="77777777" w:rsidR="008201C3" w:rsidRDefault="008201C3" w:rsidP="009139A6">
      <w:r>
        <w:separator/>
      </w:r>
    </w:p>
  </w:endnote>
  <w:endnote w:type="continuationSeparator" w:id="0">
    <w:p w14:paraId="21C9C6A2" w14:textId="77777777" w:rsidR="008201C3" w:rsidRDefault="008201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451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79C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5C3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7173D" w14:textId="77777777" w:rsidR="008201C3" w:rsidRDefault="008201C3" w:rsidP="009139A6">
      <w:r>
        <w:separator/>
      </w:r>
    </w:p>
  </w:footnote>
  <w:footnote w:type="continuationSeparator" w:id="0">
    <w:p w14:paraId="1FB60181" w14:textId="77777777" w:rsidR="008201C3" w:rsidRDefault="008201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B07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B65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0B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1C3"/>
    <w:rsid w:val="000666E0"/>
    <w:rsid w:val="000E29ED"/>
    <w:rsid w:val="002510B7"/>
    <w:rsid w:val="00270799"/>
    <w:rsid w:val="005C130B"/>
    <w:rsid w:val="008201C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BD243"/>
  <w15:chartTrackingRefBased/>
  <w15:docId w15:val="{A471531F-8014-4BA7-9B24-37037A4E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1C3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2024-05-20T10:58:00Z</dcterms:created>
  <dcterms:modified xsi:type="dcterms:W3CDTF">2024-05-20T10:58:00Z</dcterms:modified>
</cp:coreProperties>
</file>